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Ashford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Ashford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Ashford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Ashford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Ashford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Ashford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Ashford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Ashford is estimated to be </w:t>
      </w:r>
      <w:r w:rsidRPr="00773DF7">
        <w:rPr>
          <w:rFonts w:ascii="Libre Franklin Light" w:eastAsia="Times New Roman" w:hAnsi="Libre Franklin Light" w:cs="Calibri Light"/>
          <w:b/>
          <w:bCs/>
          <w:color w:val="C45911" w:themeColor="accent2" w:themeShade="BF"/>
        </w:rPr>
        <w:t xml:space="preserve">£1,519,538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Ashford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Ashford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sh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Ashford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sh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Ashford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sh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Ashford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Ashford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Ashford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Ashford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Ashford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£1,519,538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Ashford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£511,860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£36,668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£917,039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£1,519,538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Ashford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Ashford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Ashford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Ashford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Ashford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Ashford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0BB0B3-DA16-40D9-BCE8-BC41EF3C8C4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